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6C331674"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F604D7">
        <w:rPr>
          <w:rFonts w:ascii="Arial" w:hAnsi="Arial" w:cs="Arial"/>
          <w:b/>
          <w:sz w:val="24"/>
          <w:szCs w:val="24"/>
        </w:rPr>
        <w:t>9</w:t>
      </w:r>
      <w:r w:rsidR="006925C9">
        <w:rPr>
          <w:rFonts w:ascii="Arial" w:hAnsi="Arial" w:cs="Arial"/>
          <w:b/>
          <w:sz w:val="24"/>
          <w:szCs w:val="24"/>
        </w:rPr>
        <w:t>5</w:t>
      </w:r>
      <w:r w:rsidR="00F604D7">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82243" w:rsidRPr="00482243">
        <w:rPr>
          <w:rFonts w:ascii="Arial" w:hAnsi="Arial" w:cs="Arial"/>
          <w:b/>
          <w:sz w:val="24"/>
          <w:szCs w:val="24"/>
        </w:rPr>
        <w:t>RP-2</w:t>
      </w:r>
      <w:r w:rsidR="00B43707">
        <w:rPr>
          <w:rFonts w:ascii="Arial" w:hAnsi="Arial" w:cs="Arial"/>
          <w:b/>
          <w:sz w:val="24"/>
          <w:szCs w:val="24"/>
        </w:rPr>
        <w:t>20</w:t>
      </w:r>
      <w:r w:rsidR="004F45A3">
        <w:rPr>
          <w:rFonts w:ascii="Arial" w:hAnsi="Arial" w:cs="Arial"/>
          <w:b/>
          <w:sz w:val="24"/>
          <w:szCs w:val="24"/>
        </w:rPr>
        <w:t>989</w:t>
      </w:r>
    </w:p>
    <w:p w14:paraId="425AD9BA" w14:textId="57F2143D" w:rsidR="00F86A73" w:rsidRPr="004B566C" w:rsidRDefault="000636DD" w:rsidP="004B566C">
      <w:pPr>
        <w:tabs>
          <w:tab w:val="left" w:pos="567"/>
        </w:tabs>
        <w:rPr>
          <w:rFonts w:ascii="Arial" w:hAnsi="Arial" w:cs="Arial"/>
          <w:b/>
          <w:sz w:val="24"/>
        </w:rPr>
      </w:pPr>
      <w:bookmarkStart w:id="0" w:name="_Hlk43708067"/>
      <w:r>
        <w:rPr>
          <w:rFonts w:ascii="Arial" w:hAnsi="Arial" w:cs="Arial"/>
          <w:b/>
          <w:sz w:val="24"/>
        </w:rPr>
        <w:t>Electronic Meeting</w:t>
      </w:r>
      <w:r w:rsidRPr="001A659D">
        <w:rPr>
          <w:rFonts w:ascii="Arial" w:hAnsi="Arial" w:cs="Arial"/>
          <w:b/>
          <w:sz w:val="24"/>
        </w:rPr>
        <w:t xml:space="preserve">, </w:t>
      </w:r>
      <w:r>
        <w:rPr>
          <w:rFonts w:ascii="Arial" w:hAnsi="Arial" w:cs="Arial"/>
          <w:b/>
          <w:sz w:val="24"/>
        </w:rPr>
        <w:t>November 06-17</w:t>
      </w:r>
      <w:r w:rsidRPr="001A659D">
        <w:rPr>
          <w:rFonts w:ascii="Arial" w:hAnsi="Arial" w:cs="Arial"/>
          <w:b/>
          <w:sz w:val="24"/>
        </w:rPr>
        <w:t>, 20</w:t>
      </w:r>
      <w:r>
        <w:rPr>
          <w:rFonts w:ascii="Arial" w:hAnsi="Arial" w:cs="Arial"/>
          <w:b/>
          <w:sz w:val="24"/>
        </w:rPr>
        <w:t>21</w:t>
      </w:r>
      <w:bookmarkEnd w:id="0"/>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22A32E8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3707" w:rsidRPr="00B43707">
        <w:rPr>
          <w:rFonts w:ascii="Arial" w:hAnsi="Arial" w:cs="Arial"/>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77777777" w:rsidR="00593315" w:rsidRPr="008836AC" w:rsidRDefault="00593315" w:rsidP="001A248F">
            <w:pPr>
              <w:tabs>
                <w:tab w:val="left" w:pos="567"/>
              </w:tabs>
              <w:spacing w:after="0"/>
              <w:rPr>
                <w:rFonts w:ascii="Arial" w:hAnsi="Arial" w:cs="Arial"/>
              </w:rPr>
            </w:pP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5361F2B9" w:rsidR="0036248C" w:rsidRPr="008836AC" w:rsidRDefault="00B43707" w:rsidP="008836AC">
            <w:pPr>
              <w:tabs>
                <w:tab w:val="left" w:pos="567"/>
              </w:tabs>
              <w:spacing w:after="0"/>
              <w:rPr>
                <w:rFonts w:ascii="Arial" w:hAnsi="Arial" w:cs="Arial"/>
              </w:rPr>
            </w:pPr>
            <w:proofErr w:type="spellStart"/>
            <w:r w:rsidRPr="00B43707">
              <w:rPr>
                <w:rFonts w:ascii="Arial" w:hAnsi="Arial" w:cs="Arial"/>
                <w:lang w:eastAsia="ja-JP"/>
              </w:rPr>
              <w:t>NR_DualTxRx_MUSIM</w:t>
            </w:r>
            <w:proofErr w:type="spellEnd"/>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34CF1B1C" w:rsidR="0036248C" w:rsidRPr="006B32E2" w:rsidRDefault="00AB378C" w:rsidP="008836AC">
            <w:pPr>
              <w:tabs>
                <w:tab w:val="left" w:pos="567"/>
              </w:tabs>
              <w:spacing w:after="0"/>
              <w:rPr>
                <w:rFonts w:ascii="Arial" w:eastAsiaTheme="minorEastAsia" w:hAnsi="Arial" w:cs="Arial"/>
                <w:lang w:eastAsia="zh-CN"/>
              </w:rPr>
            </w:pPr>
            <w:r w:rsidRPr="00AB378C">
              <w:rPr>
                <w:rFonts w:ascii="Arial" w:hAnsi="Arial" w:cs="Arial"/>
                <w:lang w:eastAsia="ja-JP"/>
              </w:rPr>
              <w:t>941001</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004FC01E" w:rsidR="00B6300F" w:rsidRPr="008836AC" w:rsidRDefault="009C239D" w:rsidP="008836AC">
            <w:pPr>
              <w:tabs>
                <w:tab w:val="left" w:pos="567"/>
              </w:tabs>
              <w:spacing w:after="0"/>
              <w:rPr>
                <w:rFonts w:ascii="Arial" w:hAnsi="Arial" w:cs="Arial"/>
                <w:lang w:eastAsia="ja-JP"/>
              </w:rPr>
            </w:pPr>
            <w:r w:rsidRPr="009C239D">
              <w:rPr>
                <w:rFonts w:ascii="Arial" w:eastAsiaTheme="minorEastAsia" w:hAnsi="Arial" w:cs="Arial"/>
                <w:lang w:eastAsia="zh-CN"/>
              </w:rPr>
              <w:t>RP-220955</w:t>
            </w:r>
            <w:bookmarkStart w:id="1" w:name="_GoBack"/>
            <w:bookmarkEnd w:id="1"/>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44DE18A8"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B43707">
              <w:rPr>
                <w:rFonts w:ascii="Arial" w:hAnsi="Arial" w:cs="Arial"/>
                <w:lang w:eastAsia="ja-JP"/>
              </w:rPr>
              <w:t>12</w:t>
            </w:r>
            <w:r w:rsidR="00A12184" w:rsidRPr="00A12184">
              <w:rPr>
                <w:rFonts w:ascii="Arial" w:hAnsi="Arial" w:cs="Arial"/>
                <w:lang w:eastAsia="ja-JP"/>
              </w:rPr>
              <w:t>/</w:t>
            </w:r>
            <w:r w:rsidR="000636DD" w:rsidRPr="00A12184">
              <w:rPr>
                <w:rFonts w:ascii="Arial" w:hAnsi="Arial" w:cs="Arial"/>
                <w:lang w:eastAsia="ja-JP"/>
              </w:rPr>
              <w:t>202</w:t>
            </w:r>
            <w:r w:rsidR="00B43707">
              <w:rPr>
                <w:rFonts w:ascii="Arial" w:hAnsi="Arial" w:cs="Arial"/>
                <w:lang w:eastAsia="ja-JP"/>
              </w:rPr>
              <w:t>3</w:t>
            </w:r>
          </w:p>
        </w:tc>
        <w:tc>
          <w:tcPr>
            <w:tcW w:w="2268" w:type="dxa"/>
          </w:tcPr>
          <w:p w14:paraId="4D2B09BB" w14:textId="77777777"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31481CCA" w:rsidR="00A12184" w:rsidRPr="00EB690F" w:rsidRDefault="00A12184" w:rsidP="00A12184">
            <w:pPr>
              <w:tabs>
                <w:tab w:val="left" w:pos="567"/>
              </w:tabs>
              <w:spacing w:after="0"/>
              <w:rPr>
                <w:rFonts w:ascii="Arial" w:hAnsi="Arial" w:cs="Arial"/>
                <w:color w:val="00B050"/>
                <w:kern w:val="2"/>
                <w:sz w:val="21"/>
                <w:szCs w:val="22"/>
                <w:lang w:val="en-US" w:eastAsia="ja-JP"/>
              </w:rPr>
            </w:pPr>
            <w:r w:rsidRPr="00EB690F">
              <w:rPr>
                <w:rFonts w:ascii="Arial" w:hAnsi="Arial" w:cs="Arial"/>
                <w:color w:val="00B050"/>
                <w:kern w:val="2"/>
                <w:sz w:val="21"/>
                <w:szCs w:val="22"/>
                <w:lang w:val="en-US" w:eastAsia="ja-JP"/>
              </w:rPr>
              <w:t xml:space="preserve">Overall: </w:t>
            </w:r>
            <w:r w:rsidR="00EB690F" w:rsidRPr="00EB690F">
              <w:rPr>
                <w:rFonts w:ascii="Arial" w:hAnsi="Arial" w:cs="Arial"/>
                <w:color w:val="00B050"/>
                <w:kern w:val="2"/>
                <w:sz w:val="21"/>
                <w:szCs w:val="22"/>
                <w:lang w:val="en-US" w:eastAsia="ja-JP"/>
              </w:rPr>
              <w:t>0</w:t>
            </w:r>
            <w:r w:rsidRPr="00EB690F">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1A692CA8" w14:textId="77777777" w:rsidR="00871653"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p w14:paraId="2909D029" w14:textId="4FE2F0F6" w:rsidR="00AB378C" w:rsidRPr="00AB378C" w:rsidRDefault="00AB378C" w:rsidP="008836AC">
            <w:pPr>
              <w:tabs>
                <w:tab w:val="left" w:pos="567"/>
              </w:tabs>
              <w:spacing w:after="0"/>
              <w:rPr>
                <w:rFonts w:ascii="Arial" w:eastAsia="Yu Mincho" w:hAnsi="Arial" w:cs="Arial"/>
                <w:lang w:eastAsia="ja-JP"/>
              </w:rPr>
            </w:pPr>
            <w:r w:rsidRPr="00EB690F">
              <w:rPr>
                <w:rFonts w:ascii="Arial" w:hAnsi="Arial" w:cs="Arial"/>
                <w:color w:val="00B050"/>
                <w:kern w:val="2"/>
                <w:sz w:val="21"/>
                <w:szCs w:val="22"/>
                <w:lang w:val="en-US" w:eastAsia="ja-JP"/>
              </w:rPr>
              <w:t>Overall: 0%</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6FED1468" w:rsidR="00D22398" w:rsidRPr="003E6636" w:rsidRDefault="007373B2" w:rsidP="00C4666A">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790728F" w14:textId="07A9C790" w:rsidR="007C1420" w:rsidRPr="007373B2" w:rsidRDefault="007373B2" w:rsidP="00A12184">
      <w:pPr>
        <w:spacing w:after="0"/>
        <w:rPr>
          <w:rFonts w:ascii="Arial" w:eastAsiaTheme="minorEastAsia" w:hAnsi="Arial" w:cs="Arial"/>
          <w:lang w:eastAsia="zh-CN"/>
        </w:rPr>
      </w:pPr>
      <w:r>
        <w:rPr>
          <w:rFonts w:ascii="Arial" w:eastAsiaTheme="minorEastAsia" w:hAnsi="Arial" w:cs="Arial"/>
          <w:lang w:eastAsia="zh-CN"/>
        </w:rPr>
        <w:t>Add RAN4 TUs</w:t>
      </w:r>
      <w:r w:rsidR="00790C2F">
        <w:rPr>
          <w:rFonts w:ascii="Arial" w:eastAsiaTheme="minorEastAsia" w:hAnsi="Arial" w:cs="Arial"/>
          <w:lang w:eastAsia="zh-CN"/>
        </w:rPr>
        <w:t xml:space="preserve"> due to add RAN4 work</w:t>
      </w:r>
      <w:r w:rsidR="00292009">
        <w:rPr>
          <w:rFonts w:ascii="Arial" w:eastAsiaTheme="minorEastAsia" w:hAnsi="Arial" w:cs="Arial"/>
          <w:lang w:eastAsia="zh-CN"/>
        </w:rPr>
        <w:t>.</w:t>
      </w:r>
    </w:p>
    <w:p w14:paraId="0314FE57" w14:textId="576E0DDF" w:rsidR="007373B2" w:rsidRDefault="007373B2" w:rsidP="00A12184">
      <w:pPr>
        <w:spacing w:after="0"/>
        <w:rPr>
          <w:rFonts w:ascii="Arial" w:hAnsi="Arial" w:cs="Arial"/>
        </w:rPr>
      </w:pPr>
    </w:p>
    <w:p w14:paraId="3416FBAE" w14:textId="77777777" w:rsidR="007373B2" w:rsidRPr="003B7182" w:rsidRDefault="007373B2"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394D9CA8" w:rsidR="00701410" w:rsidRDefault="00701410" w:rsidP="00701410">
      <w:pPr>
        <w:pStyle w:val="4"/>
        <w:rPr>
          <w:lang w:eastAsia="ja-JP"/>
        </w:rPr>
      </w:pPr>
      <w:r>
        <w:rPr>
          <w:lang w:eastAsia="ja-JP"/>
        </w:rPr>
        <w:t>2.2.1</w:t>
      </w:r>
      <w:r>
        <w:rPr>
          <w:lang w:eastAsia="ja-JP"/>
        </w:rPr>
        <w:tab/>
        <w:t>Agreements</w:t>
      </w:r>
    </w:p>
    <w:p w14:paraId="717FB5B7" w14:textId="7D73B270" w:rsidR="00B43707" w:rsidRPr="00B43707" w:rsidRDefault="00B43707" w:rsidP="00B43707">
      <w:pPr>
        <w:rPr>
          <w:rFonts w:eastAsiaTheme="minorEastAsia"/>
          <w:lang w:eastAsia="zh-CN"/>
        </w:rPr>
      </w:pPr>
      <w:r>
        <w:rPr>
          <w:rFonts w:eastAsiaTheme="minorEastAsia" w:hint="eastAsia"/>
          <w:lang w:eastAsia="zh-CN"/>
        </w:rPr>
        <w:t>N</w:t>
      </w:r>
      <w:r>
        <w:rPr>
          <w:rFonts w:eastAsiaTheme="minorEastAsia"/>
          <w:lang w:eastAsia="zh-CN"/>
        </w:rPr>
        <w:t>o discussion</w:t>
      </w: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6D7C8EAC" w14:textId="13406BEE" w:rsidR="00B43707" w:rsidRDefault="00B43707" w:rsidP="00B43707">
      <w:pPr>
        <w:spacing w:after="0"/>
        <w:rPr>
          <w:bCs/>
        </w:rPr>
      </w:pPr>
    </w:p>
    <w:p w14:paraId="297957D6" w14:textId="76FB6514" w:rsidR="00B43707" w:rsidRDefault="00B43707" w:rsidP="00B43707">
      <w:pPr>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50CF0C60" w14:textId="77777777" w:rsidR="00EE655E" w:rsidRPr="00553159" w:rsidRDefault="00EE655E"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03B72452" w14:textId="09EF3840" w:rsidR="00A3583D" w:rsidRPr="009512ED" w:rsidRDefault="00A3583D" w:rsidP="00B43707">
      <w:pPr>
        <w:pStyle w:val="Reference"/>
        <w:widowControl/>
        <w:spacing w:before="100" w:beforeAutospacing="1" w:after="120"/>
        <w:jc w:val="left"/>
        <w:rPr>
          <w:rFonts w:cs="Arial"/>
          <w:b/>
          <w:sz w:val="20"/>
        </w:rPr>
      </w:pPr>
    </w:p>
    <w:p w14:paraId="6B3CF9B2" w14:textId="4F225008" w:rsidR="00701410" w:rsidRDefault="00701410" w:rsidP="007C1420">
      <w:pPr>
        <w:pStyle w:val="4"/>
        <w:numPr>
          <w:ilvl w:val="2"/>
          <w:numId w:val="26"/>
        </w:numPr>
        <w:rPr>
          <w:lang w:eastAsia="ja-JP"/>
        </w:rPr>
      </w:pPr>
      <w:r>
        <w:rPr>
          <w:lang w:eastAsia="ja-JP"/>
        </w:rPr>
        <w:t>Remaining Open issues</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1DA4F640" w14:textId="77777777" w:rsidR="00A3583D" w:rsidRPr="002515B1" w:rsidRDefault="00A3583D" w:rsidP="00A3583D">
      <w:pPr>
        <w:rPr>
          <w:rFonts w:eastAsiaTheme="minorEastAsia"/>
          <w:lang w:val="sv-SE" w:eastAsia="zh-CN"/>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13243E3B" w14:textId="3214A0A9" w:rsidR="00045CC5" w:rsidRPr="00045CC5" w:rsidRDefault="00790C2F" w:rsidP="00045CC5">
      <w:pPr>
        <w:rPr>
          <w:rFonts w:eastAsia="Yu Mincho"/>
          <w:lang w:eastAsia="ja-JP"/>
        </w:rPr>
      </w:pPr>
      <w:r w:rsidRPr="00336314">
        <w:rPr>
          <w:bCs/>
        </w:rPr>
        <w:t>Define RRM requirements for Rel-17 MUSIM gaps</w:t>
      </w:r>
      <w:r>
        <w:rPr>
          <w:bCs/>
        </w:rPr>
        <w:t>.</w:t>
      </w: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lastRenderedPageBreak/>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616ED462" w14:textId="77777777" w:rsidR="00E651C6" w:rsidRDefault="00E651C6"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sectPr w:rsidR="004F218A" w:rsidRPr="00721CF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4ECC6" w14:textId="77777777" w:rsidR="003E07ED" w:rsidRDefault="003E07ED">
      <w:r>
        <w:separator/>
      </w:r>
    </w:p>
  </w:endnote>
  <w:endnote w:type="continuationSeparator" w:id="0">
    <w:p w14:paraId="6EA6A458" w14:textId="77777777" w:rsidR="003E07ED" w:rsidRDefault="003E0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A3583D" w:rsidRDefault="00A3583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C8E7C" w14:textId="77777777" w:rsidR="003E07ED" w:rsidRDefault="003E07ED">
      <w:r>
        <w:separator/>
      </w:r>
    </w:p>
  </w:footnote>
  <w:footnote w:type="continuationSeparator" w:id="0">
    <w:p w14:paraId="159E727D" w14:textId="77777777" w:rsidR="003E07ED" w:rsidRDefault="003E07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D7B"/>
    <w:multiLevelType w:val="hybridMultilevel"/>
    <w:tmpl w:val="1C4CE5FA"/>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C27551F"/>
    <w:multiLevelType w:val="hybridMultilevel"/>
    <w:tmpl w:val="9C6AF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F0730BC"/>
    <w:multiLevelType w:val="hybridMultilevel"/>
    <w:tmpl w:val="B74A0A14"/>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DC3890"/>
    <w:multiLevelType w:val="hybridMultilevel"/>
    <w:tmpl w:val="42AC3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CF6904"/>
    <w:multiLevelType w:val="multilevel"/>
    <w:tmpl w:val="0984592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556538CC"/>
    <w:multiLevelType w:val="hybridMultilevel"/>
    <w:tmpl w:val="496E4E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A8103C3"/>
    <w:multiLevelType w:val="multilevel"/>
    <w:tmpl w:val="DFA44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DD5326"/>
    <w:multiLevelType w:val="hybridMultilevel"/>
    <w:tmpl w:val="4B649B70"/>
    <w:lvl w:ilvl="0" w:tplc="04090001">
      <w:start w:val="1"/>
      <w:numFmt w:val="bullet"/>
      <w:lvlText w:val=""/>
      <w:lvlJc w:val="left"/>
      <w:pPr>
        <w:ind w:left="360" w:hanging="360"/>
      </w:pPr>
      <w:rPr>
        <w:rFonts w:ascii="Symbol" w:hAnsi="Symbol" w:hint="default"/>
      </w:rPr>
    </w:lvl>
    <w:lvl w:ilvl="1" w:tplc="04090015">
      <w:start w:val="1"/>
      <w:numFmt w:val="upperLetter"/>
      <w:lvlText w:val="%2."/>
      <w:lvlJc w:val="left"/>
      <w:pPr>
        <w:ind w:left="1080" w:hanging="360"/>
      </w:pPr>
      <w:rPr>
        <w:rFonts w:hint="default"/>
      </w:rPr>
    </w:lvl>
    <w:lvl w:ilvl="2" w:tplc="04090015">
      <w:start w:val="1"/>
      <w:numFmt w:val="upp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7932F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40"/>
  </w:num>
  <w:num w:numId="4">
    <w:abstractNumId w:val="34"/>
  </w:num>
  <w:num w:numId="5">
    <w:abstractNumId w:val="18"/>
  </w:num>
  <w:num w:numId="6">
    <w:abstractNumId w:val="43"/>
  </w:num>
  <w:num w:numId="7">
    <w:abstractNumId w:val="7"/>
  </w:num>
  <w:num w:numId="8">
    <w:abstractNumId w:val="16"/>
  </w:num>
  <w:num w:numId="9">
    <w:abstractNumId w:val="32"/>
  </w:num>
  <w:num w:numId="10">
    <w:abstractNumId w:val="45"/>
  </w:num>
  <w:num w:numId="11">
    <w:abstractNumId w:val="33"/>
  </w:num>
  <w:num w:numId="12">
    <w:abstractNumId w:val="25"/>
  </w:num>
  <w:num w:numId="13">
    <w:abstractNumId w:val="39"/>
  </w:num>
  <w:num w:numId="14">
    <w:abstractNumId w:val="12"/>
  </w:num>
  <w:num w:numId="15">
    <w:abstractNumId w:val="23"/>
  </w:num>
  <w:num w:numId="16">
    <w:abstractNumId w:val="9"/>
  </w:num>
  <w:num w:numId="17">
    <w:abstractNumId w:val="21"/>
  </w:num>
  <w:num w:numId="18">
    <w:abstractNumId w:val="13"/>
  </w:num>
  <w:num w:numId="19">
    <w:abstractNumId w:val="37"/>
  </w:num>
  <w:num w:numId="20">
    <w:abstractNumId w:val="6"/>
  </w:num>
  <w:num w:numId="21">
    <w:abstractNumId w:val="20"/>
  </w:num>
  <w:num w:numId="22">
    <w:abstractNumId w:val="38"/>
  </w:num>
  <w:num w:numId="23">
    <w:abstractNumId w:val="28"/>
  </w:num>
  <w:num w:numId="24">
    <w:abstractNumId w:val="8"/>
  </w:num>
  <w:num w:numId="25">
    <w:abstractNumId w:val="27"/>
  </w:num>
  <w:num w:numId="26">
    <w:abstractNumId w:val="36"/>
  </w:num>
  <w:num w:numId="27">
    <w:abstractNumId w:val="17"/>
  </w:num>
  <w:num w:numId="28">
    <w:abstractNumId w:val="15"/>
  </w:num>
  <w:num w:numId="29">
    <w:abstractNumId w:val="38"/>
  </w:num>
  <w:num w:numId="30">
    <w:abstractNumId w:val="2"/>
  </w:num>
  <w:num w:numId="31">
    <w:abstractNumId w:val="30"/>
  </w:num>
  <w:num w:numId="32">
    <w:abstractNumId w:val="44"/>
  </w:num>
  <w:num w:numId="33">
    <w:abstractNumId w:val="11"/>
  </w:num>
  <w:num w:numId="34">
    <w:abstractNumId w:val="4"/>
  </w:num>
  <w:num w:numId="35">
    <w:abstractNumId w:val="22"/>
  </w:num>
  <w:num w:numId="36">
    <w:abstractNumId w:val="0"/>
  </w:num>
  <w:num w:numId="37">
    <w:abstractNumId w:val="1"/>
  </w:num>
  <w:num w:numId="38">
    <w:abstractNumId w:val="14"/>
  </w:num>
  <w:num w:numId="39">
    <w:abstractNumId w:val="31"/>
  </w:num>
  <w:num w:numId="40">
    <w:abstractNumId w:val="26"/>
  </w:num>
  <w:num w:numId="41">
    <w:abstractNumId w:val="10"/>
  </w:num>
  <w:num w:numId="42">
    <w:abstractNumId w:val="35"/>
  </w:num>
  <w:num w:numId="43">
    <w:abstractNumId w:val="42"/>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num>
  <w:num w:numId="46">
    <w:abstractNumId w:val="24"/>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35E0"/>
    <w:rsid w:val="00006834"/>
    <w:rsid w:val="00007BD0"/>
    <w:rsid w:val="00010EFC"/>
    <w:rsid w:val="00011107"/>
    <w:rsid w:val="00011C3B"/>
    <w:rsid w:val="0002034C"/>
    <w:rsid w:val="000276C5"/>
    <w:rsid w:val="000277CB"/>
    <w:rsid w:val="00031592"/>
    <w:rsid w:val="00033E92"/>
    <w:rsid w:val="0003722A"/>
    <w:rsid w:val="0004364C"/>
    <w:rsid w:val="0004456C"/>
    <w:rsid w:val="00045CC5"/>
    <w:rsid w:val="0005259B"/>
    <w:rsid w:val="00053FEE"/>
    <w:rsid w:val="00060AE4"/>
    <w:rsid w:val="00063321"/>
    <w:rsid w:val="000636DD"/>
    <w:rsid w:val="000746A7"/>
    <w:rsid w:val="00075765"/>
    <w:rsid w:val="00081DF9"/>
    <w:rsid w:val="0008296C"/>
    <w:rsid w:val="00090669"/>
    <w:rsid w:val="000910BB"/>
    <w:rsid w:val="000926AF"/>
    <w:rsid w:val="000A1905"/>
    <w:rsid w:val="000A3ED2"/>
    <w:rsid w:val="000C00FA"/>
    <w:rsid w:val="000C026B"/>
    <w:rsid w:val="000C0887"/>
    <w:rsid w:val="000C3340"/>
    <w:rsid w:val="000C51AA"/>
    <w:rsid w:val="000D17BC"/>
    <w:rsid w:val="000D2186"/>
    <w:rsid w:val="000D57A5"/>
    <w:rsid w:val="000D62E5"/>
    <w:rsid w:val="000E23AC"/>
    <w:rsid w:val="000E3DC1"/>
    <w:rsid w:val="000E4F35"/>
    <w:rsid w:val="000F3A60"/>
    <w:rsid w:val="000F6C1C"/>
    <w:rsid w:val="000F73E4"/>
    <w:rsid w:val="001134D2"/>
    <w:rsid w:val="00116F4B"/>
    <w:rsid w:val="00120ED1"/>
    <w:rsid w:val="001229F4"/>
    <w:rsid w:val="00137471"/>
    <w:rsid w:val="00140FCF"/>
    <w:rsid w:val="00141EAB"/>
    <w:rsid w:val="00143339"/>
    <w:rsid w:val="00150FD3"/>
    <w:rsid w:val="00154823"/>
    <w:rsid w:val="00165C02"/>
    <w:rsid w:val="00175B83"/>
    <w:rsid w:val="00181104"/>
    <w:rsid w:val="00184428"/>
    <w:rsid w:val="00187B11"/>
    <w:rsid w:val="0019303E"/>
    <w:rsid w:val="00195D89"/>
    <w:rsid w:val="001A0299"/>
    <w:rsid w:val="001A248F"/>
    <w:rsid w:val="001A3B5F"/>
    <w:rsid w:val="001A3DC6"/>
    <w:rsid w:val="001A659D"/>
    <w:rsid w:val="001A6DFE"/>
    <w:rsid w:val="001B51AB"/>
    <w:rsid w:val="001B5CA8"/>
    <w:rsid w:val="001B6751"/>
    <w:rsid w:val="001B7ECF"/>
    <w:rsid w:val="001C3669"/>
    <w:rsid w:val="001C4490"/>
    <w:rsid w:val="001C7F93"/>
    <w:rsid w:val="001D2C1A"/>
    <w:rsid w:val="001D3BA2"/>
    <w:rsid w:val="001D44B7"/>
    <w:rsid w:val="001E0075"/>
    <w:rsid w:val="001F103B"/>
    <w:rsid w:val="001F1B1F"/>
    <w:rsid w:val="001F2A20"/>
    <w:rsid w:val="001F486F"/>
    <w:rsid w:val="001F6CD1"/>
    <w:rsid w:val="002021D9"/>
    <w:rsid w:val="00207DC4"/>
    <w:rsid w:val="00213CDF"/>
    <w:rsid w:val="0021491E"/>
    <w:rsid w:val="00217A4B"/>
    <w:rsid w:val="00223568"/>
    <w:rsid w:val="0022485E"/>
    <w:rsid w:val="00234848"/>
    <w:rsid w:val="00243A99"/>
    <w:rsid w:val="00251472"/>
    <w:rsid w:val="00254276"/>
    <w:rsid w:val="00271BC2"/>
    <w:rsid w:val="00272523"/>
    <w:rsid w:val="00292009"/>
    <w:rsid w:val="0029567C"/>
    <w:rsid w:val="002B61BE"/>
    <w:rsid w:val="002B788D"/>
    <w:rsid w:val="002C0B82"/>
    <w:rsid w:val="002F1480"/>
    <w:rsid w:val="002F45E5"/>
    <w:rsid w:val="002F4663"/>
    <w:rsid w:val="002F4BD1"/>
    <w:rsid w:val="00301985"/>
    <w:rsid w:val="00301B7A"/>
    <w:rsid w:val="0030218B"/>
    <w:rsid w:val="003048EF"/>
    <w:rsid w:val="00306D59"/>
    <w:rsid w:val="003121F7"/>
    <w:rsid w:val="00312C17"/>
    <w:rsid w:val="00313971"/>
    <w:rsid w:val="00320332"/>
    <w:rsid w:val="00320A02"/>
    <w:rsid w:val="00323489"/>
    <w:rsid w:val="00324838"/>
    <w:rsid w:val="0032503A"/>
    <w:rsid w:val="00325EE1"/>
    <w:rsid w:val="0033262D"/>
    <w:rsid w:val="00334433"/>
    <w:rsid w:val="003357C0"/>
    <w:rsid w:val="00336731"/>
    <w:rsid w:val="00342635"/>
    <w:rsid w:val="00344D60"/>
    <w:rsid w:val="00346477"/>
    <w:rsid w:val="00347CB0"/>
    <w:rsid w:val="0036248C"/>
    <w:rsid w:val="003666A8"/>
    <w:rsid w:val="00367401"/>
    <w:rsid w:val="003676BF"/>
    <w:rsid w:val="00375678"/>
    <w:rsid w:val="00376C29"/>
    <w:rsid w:val="00386EB6"/>
    <w:rsid w:val="0039390A"/>
    <w:rsid w:val="00394AB0"/>
    <w:rsid w:val="00396252"/>
    <w:rsid w:val="00396DA5"/>
    <w:rsid w:val="003A06E3"/>
    <w:rsid w:val="003A4B47"/>
    <w:rsid w:val="003A7EAD"/>
    <w:rsid w:val="003B24AF"/>
    <w:rsid w:val="003B7182"/>
    <w:rsid w:val="003C09B7"/>
    <w:rsid w:val="003D5036"/>
    <w:rsid w:val="003D764D"/>
    <w:rsid w:val="003E07ED"/>
    <w:rsid w:val="003E0F20"/>
    <w:rsid w:val="003E2145"/>
    <w:rsid w:val="003E3A1A"/>
    <w:rsid w:val="003E6636"/>
    <w:rsid w:val="003F1B9F"/>
    <w:rsid w:val="0040091C"/>
    <w:rsid w:val="00406D7A"/>
    <w:rsid w:val="004230CA"/>
    <w:rsid w:val="004258BA"/>
    <w:rsid w:val="0043235A"/>
    <w:rsid w:val="00434E1E"/>
    <w:rsid w:val="00441049"/>
    <w:rsid w:val="00443D81"/>
    <w:rsid w:val="00450214"/>
    <w:rsid w:val="004531C9"/>
    <w:rsid w:val="0045362F"/>
    <w:rsid w:val="00454F28"/>
    <w:rsid w:val="00455036"/>
    <w:rsid w:val="00457D91"/>
    <w:rsid w:val="00460C31"/>
    <w:rsid w:val="00464E5B"/>
    <w:rsid w:val="0047055A"/>
    <w:rsid w:val="00474450"/>
    <w:rsid w:val="004773CF"/>
    <w:rsid w:val="00482243"/>
    <w:rsid w:val="004873E6"/>
    <w:rsid w:val="00487ADD"/>
    <w:rsid w:val="00494F4D"/>
    <w:rsid w:val="004A24D6"/>
    <w:rsid w:val="004A53CD"/>
    <w:rsid w:val="004B15B8"/>
    <w:rsid w:val="004B566C"/>
    <w:rsid w:val="004B576B"/>
    <w:rsid w:val="004B7181"/>
    <w:rsid w:val="004B7B48"/>
    <w:rsid w:val="004C45AE"/>
    <w:rsid w:val="004C5D8E"/>
    <w:rsid w:val="004C6C77"/>
    <w:rsid w:val="004D4AB1"/>
    <w:rsid w:val="004E4F78"/>
    <w:rsid w:val="004F218A"/>
    <w:rsid w:val="004F2BFB"/>
    <w:rsid w:val="004F45A3"/>
    <w:rsid w:val="0050334E"/>
    <w:rsid w:val="00503E2C"/>
    <w:rsid w:val="00504AD3"/>
    <w:rsid w:val="00505387"/>
    <w:rsid w:val="00512B58"/>
    <w:rsid w:val="00512DF7"/>
    <w:rsid w:val="005131A2"/>
    <w:rsid w:val="005141E7"/>
    <w:rsid w:val="0051615E"/>
    <w:rsid w:val="0051757E"/>
    <w:rsid w:val="00517E63"/>
    <w:rsid w:val="005261F6"/>
    <w:rsid w:val="00526B0D"/>
    <w:rsid w:val="00531A89"/>
    <w:rsid w:val="00536C0C"/>
    <w:rsid w:val="00550D11"/>
    <w:rsid w:val="00553159"/>
    <w:rsid w:val="0055346F"/>
    <w:rsid w:val="005579FF"/>
    <w:rsid w:val="00566D6E"/>
    <w:rsid w:val="005708BA"/>
    <w:rsid w:val="005776DD"/>
    <w:rsid w:val="005802FD"/>
    <w:rsid w:val="00582117"/>
    <w:rsid w:val="00584168"/>
    <w:rsid w:val="0058478F"/>
    <w:rsid w:val="00593315"/>
    <w:rsid w:val="005972B1"/>
    <w:rsid w:val="005A0252"/>
    <w:rsid w:val="005A170D"/>
    <w:rsid w:val="005A25F7"/>
    <w:rsid w:val="005A451E"/>
    <w:rsid w:val="005A6C96"/>
    <w:rsid w:val="005D0418"/>
    <w:rsid w:val="005E1D58"/>
    <w:rsid w:val="005E3F9A"/>
    <w:rsid w:val="00604254"/>
    <w:rsid w:val="00610E37"/>
    <w:rsid w:val="00611DB4"/>
    <w:rsid w:val="00613EC0"/>
    <w:rsid w:val="006207ED"/>
    <w:rsid w:val="0062409F"/>
    <w:rsid w:val="00626BC9"/>
    <w:rsid w:val="00630F37"/>
    <w:rsid w:val="006315D7"/>
    <w:rsid w:val="006452EA"/>
    <w:rsid w:val="006458DF"/>
    <w:rsid w:val="006503EF"/>
    <w:rsid w:val="00650D52"/>
    <w:rsid w:val="00654A14"/>
    <w:rsid w:val="006615B2"/>
    <w:rsid w:val="00662313"/>
    <w:rsid w:val="006636F3"/>
    <w:rsid w:val="006638B0"/>
    <w:rsid w:val="00663CDA"/>
    <w:rsid w:val="00664DB0"/>
    <w:rsid w:val="006659CF"/>
    <w:rsid w:val="00665F5E"/>
    <w:rsid w:val="00672C5B"/>
    <w:rsid w:val="00673911"/>
    <w:rsid w:val="006870C9"/>
    <w:rsid w:val="006925C9"/>
    <w:rsid w:val="006A3ADF"/>
    <w:rsid w:val="006A7BCB"/>
    <w:rsid w:val="006B32E2"/>
    <w:rsid w:val="006B36DA"/>
    <w:rsid w:val="006B4C1E"/>
    <w:rsid w:val="006C090F"/>
    <w:rsid w:val="006C43FF"/>
    <w:rsid w:val="006C4E32"/>
    <w:rsid w:val="006C56D8"/>
    <w:rsid w:val="006C5A40"/>
    <w:rsid w:val="006D07AE"/>
    <w:rsid w:val="006D1C93"/>
    <w:rsid w:val="006D663D"/>
    <w:rsid w:val="006D7DAE"/>
    <w:rsid w:val="006E3F11"/>
    <w:rsid w:val="00701410"/>
    <w:rsid w:val="00702236"/>
    <w:rsid w:val="00703849"/>
    <w:rsid w:val="007113A1"/>
    <w:rsid w:val="00714F7E"/>
    <w:rsid w:val="00721CF6"/>
    <w:rsid w:val="00723E46"/>
    <w:rsid w:val="00731E17"/>
    <w:rsid w:val="00733826"/>
    <w:rsid w:val="007373B2"/>
    <w:rsid w:val="00750611"/>
    <w:rsid w:val="00755BE2"/>
    <w:rsid w:val="007560A1"/>
    <w:rsid w:val="00766CFB"/>
    <w:rsid w:val="0077184C"/>
    <w:rsid w:val="007718C9"/>
    <w:rsid w:val="00776E8F"/>
    <w:rsid w:val="007816FF"/>
    <w:rsid w:val="00783B44"/>
    <w:rsid w:val="00785028"/>
    <w:rsid w:val="00790C2F"/>
    <w:rsid w:val="007A3A5A"/>
    <w:rsid w:val="007A4370"/>
    <w:rsid w:val="007B1305"/>
    <w:rsid w:val="007B77FA"/>
    <w:rsid w:val="007B7C70"/>
    <w:rsid w:val="007B7F99"/>
    <w:rsid w:val="007C1420"/>
    <w:rsid w:val="007C1C8E"/>
    <w:rsid w:val="007D6E69"/>
    <w:rsid w:val="007E1CB4"/>
    <w:rsid w:val="007E1D15"/>
    <w:rsid w:val="007E1DEA"/>
    <w:rsid w:val="007E2202"/>
    <w:rsid w:val="007E554F"/>
    <w:rsid w:val="007F7411"/>
    <w:rsid w:val="008145EA"/>
    <w:rsid w:val="00815869"/>
    <w:rsid w:val="00816B81"/>
    <w:rsid w:val="00821651"/>
    <w:rsid w:val="00823B90"/>
    <w:rsid w:val="0083266E"/>
    <w:rsid w:val="00832E8F"/>
    <w:rsid w:val="00840136"/>
    <w:rsid w:val="008449BC"/>
    <w:rsid w:val="00844DF2"/>
    <w:rsid w:val="0085023F"/>
    <w:rsid w:val="0085300D"/>
    <w:rsid w:val="008546E5"/>
    <w:rsid w:val="00862AF3"/>
    <w:rsid w:val="00864180"/>
    <w:rsid w:val="00865EA8"/>
    <w:rsid w:val="00870D7A"/>
    <w:rsid w:val="00871653"/>
    <w:rsid w:val="00875D45"/>
    <w:rsid w:val="00876976"/>
    <w:rsid w:val="00880684"/>
    <w:rsid w:val="00881D74"/>
    <w:rsid w:val="00881E7B"/>
    <w:rsid w:val="0088236E"/>
    <w:rsid w:val="008836AC"/>
    <w:rsid w:val="00883D18"/>
    <w:rsid w:val="00887370"/>
    <w:rsid w:val="00887422"/>
    <w:rsid w:val="0089166C"/>
    <w:rsid w:val="00893204"/>
    <w:rsid w:val="008960DE"/>
    <w:rsid w:val="008A1AF7"/>
    <w:rsid w:val="008A1CD7"/>
    <w:rsid w:val="008A36DF"/>
    <w:rsid w:val="008A789D"/>
    <w:rsid w:val="008B44D5"/>
    <w:rsid w:val="008B5F65"/>
    <w:rsid w:val="008C1511"/>
    <w:rsid w:val="008C1698"/>
    <w:rsid w:val="008C1A3D"/>
    <w:rsid w:val="008C49DC"/>
    <w:rsid w:val="008C5397"/>
    <w:rsid w:val="008D01C3"/>
    <w:rsid w:val="008D1E13"/>
    <w:rsid w:val="008D28F8"/>
    <w:rsid w:val="008D6549"/>
    <w:rsid w:val="008D70D2"/>
    <w:rsid w:val="008F3D95"/>
    <w:rsid w:val="008F6074"/>
    <w:rsid w:val="00900AE8"/>
    <w:rsid w:val="00900DAD"/>
    <w:rsid w:val="00911794"/>
    <w:rsid w:val="0091408E"/>
    <w:rsid w:val="0091640F"/>
    <w:rsid w:val="009252B1"/>
    <w:rsid w:val="009336DF"/>
    <w:rsid w:val="009378CA"/>
    <w:rsid w:val="00944BC9"/>
    <w:rsid w:val="0095025E"/>
    <w:rsid w:val="009512ED"/>
    <w:rsid w:val="00955C4C"/>
    <w:rsid w:val="009563BA"/>
    <w:rsid w:val="00966371"/>
    <w:rsid w:val="0097041C"/>
    <w:rsid w:val="00995338"/>
    <w:rsid w:val="00996777"/>
    <w:rsid w:val="009A7B67"/>
    <w:rsid w:val="009C0BC7"/>
    <w:rsid w:val="009C239D"/>
    <w:rsid w:val="009C6592"/>
    <w:rsid w:val="009D1AA6"/>
    <w:rsid w:val="009D7A02"/>
    <w:rsid w:val="009E209B"/>
    <w:rsid w:val="009E28A5"/>
    <w:rsid w:val="009F0747"/>
    <w:rsid w:val="009F36F2"/>
    <w:rsid w:val="009F7833"/>
    <w:rsid w:val="00A00A6A"/>
    <w:rsid w:val="00A01E18"/>
    <w:rsid w:val="00A03514"/>
    <w:rsid w:val="00A12184"/>
    <w:rsid w:val="00A1241C"/>
    <w:rsid w:val="00A17079"/>
    <w:rsid w:val="00A27676"/>
    <w:rsid w:val="00A32D79"/>
    <w:rsid w:val="00A3583D"/>
    <w:rsid w:val="00A43954"/>
    <w:rsid w:val="00A448C3"/>
    <w:rsid w:val="00A458D4"/>
    <w:rsid w:val="00A45B59"/>
    <w:rsid w:val="00A46FB7"/>
    <w:rsid w:val="00A53118"/>
    <w:rsid w:val="00A6292F"/>
    <w:rsid w:val="00A70A3B"/>
    <w:rsid w:val="00A711FB"/>
    <w:rsid w:val="00A84B53"/>
    <w:rsid w:val="00A86AB5"/>
    <w:rsid w:val="00A903EF"/>
    <w:rsid w:val="00A97226"/>
    <w:rsid w:val="00AA0E64"/>
    <w:rsid w:val="00AA142F"/>
    <w:rsid w:val="00AA53DB"/>
    <w:rsid w:val="00AA79D6"/>
    <w:rsid w:val="00AB057B"/>
    <w:rsid w:val="00AB239A"/>
    <w:rsid w:val="00AB378C"/>
    <w:rsid w:val="00AB7314"/>
    <w:rsid w:val="00AC39FB"/>
    <w:rsid w:val="00AD53C7"/>
    <w:rsid w:val="00AD7ADC"/>
    <w:rsid w:val="00AE08EB"/>
    <w:rsid w:val="00AE7E45"/>
    <w:rsid w:val="00AF3414"/>
    <w:rsid w:val="00AF4DA9"/>
    <w:rsid w:val="00B00BBE"/>
    <w:rsid w:val="00B018FE"/>
    <w:rsid w:val="00B10710"/>
    <w:rsid w:val="00B1415B"/>
    <w:rsid w:val="00B208FA"/>
    <w:rsid w:val="00B25C12"/>
    <w:rsid w:val="00B2766F"/>
    <w:rsid w:val="00B31ABC"/>
    <w:rsid w:val="00B34E9E"/>
    <w:rsid w:val="00B43195"/>
    <w:rsid w:val="00B43707"/>
    <w:rsid w:val="00B445ED"/>
    <w:rsid w:val="00B46948"/>
    <w:rsid w:val="00B61DF6"/>
    <w:rsid w:val="00B6300F"/>
    <w:rsid w:val="00B65775"/>
    <w:rsid w:val="00B663C0"/>
    <w:rsid w:val="00B700E5"/>
    <w:rsid w:val="00B70389"/>
    <w:rsid w:val="00B75816"/>
    <w:rsid w:val="00B84623"/>
    <w:rsid w:val="00B93E73"/>
    <w:rsid w:val="00B9495A"/>
    <w:rsid w:val="00BA2F03"/>
    <w:rsid w:val="00BA3416"/>
    <w:rsid w:val="00BA51EF"/>
    <w:rsid w:val="00BB66D5"/>
    <w:rsid w:val="00BC7E6E"/>
    <w:rsid w:val="00BD5D47"/>
    <w:rsid w:val="00BD774E"/>
    <w:rsid w:val="00BE1D1F"/>
    <w:rsid w:val="00BE2761"/>
    <w:rsid w:val="00BE5E66"/>
    <w:rsid w:val="00BE6B2B"/>
    <w:rsid w:val="00BE6BBA"/>
    <w:rsid w:val="00BF110C"/>
    <w:rsid w:val="00C00281"/>
    <w:rsid w:val="00C03785"/>
    <w:rsid w:val="00C05625"/>
    <w:rsid w:val="00C1751E"/>
    <w:rsid w:val="00C17C6C"/>
    <w:rsid w:val="00C21339"/>
    <w:rsid w:val="00C24181"/>
    <w:rsid w:val="00C266F9"/>
    <w:rsid w:val="00C27791"/>
    <w:rsid w:val="00C307E8"/>
    <w:rsid w:val="00C32790"/>
    <w:rsid w:val="00C36FA2"/>
    <w:rsid w:val="00C371EA"/>
    <w:rsid w:val="00C445AD"/>
    <w:rsid w:val="00C44CBA"/>
    <w:rsid w:val="00C458F0"/>
    <w:rsid w:val="00C4666A"/>
    <w:rsid w:val="00C46BA4"/>
    <w:rsid w:val="00C479A3"/>
    <w:rsid w:val="00C50477"/>
    <w:rsid w:val="00C509C5"/>
    <w:rsid w:val="00C522E1"/>
    <w:rsid w:val="00C56B85"/>
    <w:rsid w:val="00C6209D"/>
    <w:rsid w:val="00C72311"/>
    <w:rsid w:val="00C74DAF"/>
    <w:rsid w:val="00C80116"/>
    <w:rsid w:val="00C8600F"/>
    <w:rsid w:val="00C86EC1"/>
    <w:rsid w:val="00C87BFC"/>
    <w:rsid w:val="00C9071D"/>
    <w:rsid w:val="00C9183E"/>
    <w:rsid w:val="00CA4F06"/>
    <w:rsid w:val="00CC754A"/>
    <w:rsid w:val="00CD1E68"/>
    <w:rsid w:val="00CD7DE9"/>
    <w:rsid w:val="00CF0339"/>
    <w:rsid w:val="00CF2455"/>
    <w:rsid w:val="00CF5B5A"/>
    <w:rsid w:val="00CF5E71"/>
    <w:rsid w:val="00CF7FAC"/>
    <w:rsid w:val="00D07CD7"/>
    <w:rsid w:val="00D11C56"/>
    <w:rsid w:val="00D160C1"/>
    <w:rsid w:val="00D17794"/>
    <w:rsid w:val="00D21C11"/>
    <w:rsid w:val="00D22398"/>
    <w:rsid w:val="00D223D1"/>
    <w:rsid w:val="00D224C0"/>
    <w:rsid w:val="00D27665"/>
    <w:rsid w:val="00D31015"/>
    <w:rsid w:val="00D3161E"/>
    <w:rsid w:val="00D32BA7"/>
    <w:rsid w:val="00D3359A"/>
    <w:rsid w:val="00D353D5"/>
    <w:rsid w:val="00D35E6C"/>
    <w:rsid w:val="00D42619"/>
    <w:rsid w:val="00D436CF"/>
    <w:rsid w:val="00D45B2F"/>
    <w:rsid w:val="00D46E88"/>
    <w:rsid w:val="00D52A52"/>
    <w:rsid w:val="00D60BD6"/>
    <w:rsid w:val="00D613A9"/>
    <w:rsid w:val="00D70D86"/>
    <w:rsid w:val="00D76BA4"/>
    <w:rsid w:val="00D8021D"/>
    <w:rsid w:val="00D8040A"/>
    <w:rsid w:val="00D82D10"/>
    <w:rsid w:val="00D86784"/>
    <w:rsid w:val="00D920E6"/>
    <w:rsid w:val="00D96D15"/>
    <w:rsid w:val="00DA004C"/>
    <w:rsid w:val="00DA2F8A"/>
    <w:rsid w:val="00DA30A9"/>
    <w:rsid w:val="00DB38D5"/>
    <w:rsid w:val="00DC4E78"/>
    <w:rsid w:val="00DD3534"/>
    <w:rsid w:val="00DD656E"/>
    <w:rsid w:val="00DE1761"/>
    <w:rsid w:val="00DE2A08"/>
    <w:rsid w:val="00DE2B4D"/>
    <w:rsid w:val="00DF3074"/>
    <w:rsid w:val="00DF3453"/>
    <w:rsid w:val="00DF38BF"/>
    <w:rsid w:val="00E00E44"/>
    <w:rsid w:val="00E049A8"/>
    <w:rsid w:val="00E12ECB"/>
    <w:rsid w:val="00E1451F"/>
    <w:rsid w:val="00E15A72"/>
    <w:rsid w:val="00E15E28"/>
    <w:rsid w:val="00E16577"/>
    <w:rsid w:val="00E215C7"/>
    <w:rsid w:val="00E26893"/>
    <w:rsid w:val="00E36051"/>
    <w:rsid w:val="00E362F6"/>
    <w:rsid w:val="00E41FB1"/>
    <w:rsid w:val="00E42092"/>
    <w:rsid w:val="00E428A0"/>
    <w:rsid w:val="00E45843"/>
    <w:rsid w:val="00E47093"/>
    <w:rsid w:val="00E544FA"/>
    <w:rsid w:val="00E55E83"/>
    <w:rsid w:val="00E5792E"/>
    <w:rsid w:val="00E6077C"/>
    <w:rsid w:val="00E61EFF"/>
    <w:rsid w:val="00E646C8"/>
    <w:rsid w:val="00E651C6"/>
    <w:rsid w:val="00E6618E"/>
    <w:rsid w:val="00E66638"/>
    <w:rsid w:val="00E77436"/>
    <w:rsid w:val="00E82C8E"/>
    <w:rsid w:val="00E87CFA"/>
    <w:rsid w:val="00E918E1"/>
    <w:rsid w:val="00E93D77"/>
    <w:rsid w:val="00E95264"/>
    <w:rsid w:val="00EA2172"/>
    <w:rsid w:val="00EA2DC1"/>
    <w:rsid w:val="00EB690F"/>
    <w:rsid w:val="00EB6AE5"/>
    <w:rsid w:val="00EB754D"/>
    <w:rsid w:val="00EC5571"/>
    <w:rsid w:val="00ED0604"/>
    <w:rsid w:val="00ED0E8F"/>
    <w:rsid w:val="00ED281C"/>
    <w:rsid w:val="00EE1504"/>
    <w:rsid w:val="00EE1B0B"/>
    <w:rsid w:val="00EE3B5B"/>
    <w:rsid w:val="00EE4CC9"/>
    <w:rsid w:val="00EE655E"/>
    <w:rsid w:val="00EF4800"/>
    <w:rsid w:val="00EF674A"/>
    <w:rsid w:val="00EF72E2"/>
    <w:rsid w:val="00F00A3D"/>
    <w:rsid w:val="00F1056A"/>
    <w:rsid w:val="00F17CA4"/>
    <w:rsid w:val="00F248FC"/>
    <w:rsid w:val="00F24DDD"/>
    <w:rsid w:val="00F2770B"/>
    <w:rsid w:val="00F331CB"/>
    <w:rsid w:val="00F44A5B"/>
    <w:rsid w:val="00F537D6"/>
    <w:rsid w:val="00F549A3"/>
    <w:rsid w:val="00F54E5B"/>
    <w:rsid w:val="00F55CBF"/>
    <w:rsid w:val="00F6024F"/>
    <w:rsid w:val="00F604D7"/>
    <w:rsid w:val="00F67659"/>
    <w:rsid w:val="00F72B10"/>
    <w:rsid w:val="00F74A0F"/>
    <w:rsid w:val="00F750A8"/>
    <w:rsid w:val="00F77359"/>
    <w:rsid w:val="00F80EAC"/>
    <w:rsid w:val="00F83183"/>
    <w:rsid w:val="00F86A73"/>
    <w:rsid w:val="00FA2241"/>
    <w:rsid w:val="00FA58DA"/>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uiPriority w:val="99"/>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33"/>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0FD40-E8EA-4007-A045-76908614F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494</Words>
  <Characters>2818</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6</cp:revision>
  <dcterms:created xsi:type="dcterms:W3CDTF">2022-03-23T01:55:00Z</dcterms:created>
  <dcterms:modified xsi:type="dcterms:W3CDTF">2022-03-23T02:20:00Z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